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28F0" w:rsidRDefault="00BD34B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</w:t>
      </w:r>
      <w:r w:rsidR="00FE216A">
        <w:rPr>
          <w:b/>
          <w:sz w:val="24"/>
        </w:rPr>
        <w:t>5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81010D" w:rsidRPr="0081010D">
        <w:rPr>
          <w:b/>
          <w:i/>
          <w:sz w:val="28"/>
        </w:rPr>
        <w:t>S5-225494</w:t>
      </w:r>
      <w:bookmarkStart w:id="0" w:name="_GoBack"/>
      <w:bookmarkEnd w:id="0"/>
    </w:p>
    <w:p w:rsidR="00BA28F0" w:rsidRDefault="00BD34BC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 w:rsidR="00FE216A">
        <w:rPr>
          <w:b/>
          <w:bCs/>
          <w:sz w:val="24"/>
        </w:rPr>
        <w:t>15</w:t>
      </w:r>
      <w:r>
        <w:rPr>
          <w:b/>
          <w:bCs/>
          <w:sz w:val="24"/>
        </w:rPr>
        <w:t xml:space="preserve"> - </w:t>
      </w:r>
      <w:r w:rsidR="00FE216A">
        <w:rPr>
          <w:b/>
          <w:bCs/>
          <w:sz w:val="24"/>
        </w:rPr>
        <w:t>24</w:t>
      </w:r>
      <w:r>
        <w:rPr>
          <w:b/>
          <w:bCs/>
          <w:sz w:val="24"/>
        </w:rPr>
        <w:t xml:space="preserve"> </w:t>
      </w:r>
      <w:r w:rsidR="00FE216A">
        <w:rPr>
          <w:b/>
          <w:bCs/>
          <w:sz w:val="24"/>
        </w:rPr>
        <w:t>August</w:t>
      </w:r>
      <w:r>
        <w:rPr>
          <w:b/>
          <w:bCs/>
          <w:sz w:val="24"/>
        </w:rPr>
        <w:t xml:space="preserve"> 2022</w:t>
      </w:r>
    </w:p>
    <w:p w:rsidR="00BA28F0" w:rsidRDefault="00BA28F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BA28F0" w:rsidRDefault="00BD34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761F2">
        <w:rPr>
          <w:rFonts w:ascii="Arial" w:hAnsi="Arial"/>
          <w:b/>
          <w:lang w:val="en-US"/>
        </w:rPr>
        <w:t>H</w:t>
      </w:r>
      <w:r w:rsidR="00B761F2">
        <w:rPr>
          <w:rFonts w:ascii="Arial" w:hAnsi="Arial" w:hint="eastAsia"/>
          <w:b/>
          <w:lang w:val="en-US" w:eastAsia="zh-CN"/>
        </w:rPr>
        <w:t>uawei</w:t>
      </w:r>
    </w:p>
    <w:p w:rsidR="00BA28F0" w:rsidRDefault="00BD34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TR 28.82</w:t>
      </w:r>
      <w:r w:rsidR="00B761F2">
        <w:rPr>
          <w:rFonts w:ascii="Arial" w:hAnsi="Arial" w:cs="Arial"/>
          <w:b/>
        </w:rPr>
        <w:t>X</w:t>
      </w:r>
      <w:r>
        <w:rPr>
          <w:rFonts w:ascii="Arial" w:hAnsi="Arial" w:cs="Arial" w:hint="eastAsia"/>
          <w:b/>
        </w:rPr>
        <w:t xml:space="preserve"> v0.0.0 Initial skeleton</w:t>
      </w:r>
    </w:p>
    <w:p w:rsidR="00BA28F0" w:rsidRDefault="00BD34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BA28F0" w:rsidRDefault="00BD34B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</w:rPr>
        <w:t>7.5.</w:t>
      </w:r>
      <w:r w:rsidR="00B761F2">
        <w:rPr>
          <w:rFonts w:ascii="Arial" w:hAnsi="Arial"/>
          <w:b/>
        </w:rPr>
        <w:t>5</w:t>
      </w:r>
    </w:p>
    <w:p w:rsidR="00BA28F0" w:rsidRDefault="00BD34BC">
      <w:pPr>
        <w:pStyle w:val="1"/>
      </w:pPr>
      <w:r>
        <w:t>1</w:t>
      </w:r>
      <w:r>
        <w:tab/>
        <w:t>Decision/action requested</w:t>
      </w:r>
    </w:p>
    <w:p w:rsidR="00BA28F0" w:rsidRDefault="00B76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proofErr w:type="spellStart"/>
      <w:r>
        <w:rPr>
          <w:b/>
          <w:i/>
        </w:rPr>
        <w:t>intial</w:t>
      </w:r>
      <w:proofErr w:type="spellEnd"/>
      <w:r>
        <w:rPr>
          <w:b/>
          <w:i/>
        </w:rPr>
        <w:t xml:space="preserve"> skeleton for the Study on the Time Sensitive Network charging.</w:t>
      </w:r>
    </w:p>
    <w:p w:rsidR="00BA28F0" w:rsidRDefault="00BD34BC">
      <w:pPr>
        <w:pStyle w:val="1"/>
      </w:pPr>
      <w:r>
        <w:t>2</w:t>
      </w:r>
      <w:r>
        <w:tab/>
        <w:t>References</w:t>
      </w:r>
    </w:p>
    <w:p w:rsidR="00BA28F0" w:rsidRDefault="00BD34BC">
      <w:pPr>
        <w:pStyle w:val="Reference"/>
        <w:rPr>
          <w:color w:val="FF0000"/>
          <w:lang w:eastAsia="zh-CN"/>
        </w:rPr>
      </w:pPr>
      <w:r>
        <w:rPr>
          <w:rFonts w:hint="eastAsia"/>
        </w:rPr>
        <w:t>None</w:t>
      </w:r>
    </w:p>
    <w:p w:rsidR="00BA28F0" w:rsidRDefault="00BD34BC">
      <w:pPr>
        <w:pStyle w:val="1"/>
      </w:pPr>
      <w:r>
        <w:t>3</w:t>
      </w:r>
      <w:r>
        <w:tab/>
        <w:t>Rationale</w:t>
      </w:r>
    </w:p>
    <w:p w:rsidR="00BA28F0" w:rsidRDefault="00BD34BC">
      <w:pPr>
        <w:rPr>
          <w:i/>
          <w:lang w:eastAsia="zh-CN"/>
        </w:rPr>
      </w:pPr>
      <w:r>
        <w:t xml:space="preserve">This contribution proposes </w:t>
      </w:r>
      <w:r>
        <w:rPr>
          <w:lang w:val="en-US"/>
        </w:rPr>
        <w:t>i</w:t>
      </w:r>
      <w:proofErr w:type="spellStart"/>
      <w:r>
        <w:rPr>
          <w:rFonts w:hint="eastAsia"/>
        </w:rPr>
        <w:t>nitial</w:t>
      </w:r>
      <w:proofErr w:type="spellEnd"/>
      <w:r>
        <w:rPr>
          <w:rFonts w:hint="eastAsia"/>
        </w:rPr>
        <w:t xml:space="preserve"> skeleton</w:t>
      </w:r>
      <w:r>
        <w:rPr>
          <w:lang w:val="en-US"/>
        </w:rPr>
        <w:t xml:space="preserve"> </w:t>
      </w:r>
      <w:r>
        <w:rPr>
          <w:rFonts w:hint="eastAsia"/>
        </w:rPr>
        <w:t>of TR 28.82</w:t>
      </w:r>
      <w:r w:rsidR="00B761F2">
        <w:t>x</w:t>
      </w:r>
      <w:r>
        <w:rPr>
          <w:lang w:val="en-US"/>
        </w:rPr>
        <w:t>.</w:t>
      </w:r>
    </w:p>
    <w:p w:rsidR="00BA28F0" w:rsidRDefault="00BD34BC">
      <w:pPr>
        <w:pStyle w:val="1"/>
      </w:pPr>
      <w:r>
        <w:t>4</w:t>
      </w:r>
      <w:r>
        <w:tab/>
        <w:t>Detailed proposal</w:t>
      </w:r>
    </w:p>
    <w:p w:rsidR="00BA28F0" w:rsidRDefault="00BD34BC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take the attachment as</w:t>
      </w:r>
      <w:r>
        <w:rPr>
          <w:rFonts w:hint="eastAsia"/>
          <w:lang w:eastAsia="zh-CN"/>
        </w:rPr>
        <w:t xml:space="preserve"> the </w:t>
      </w:r>
      <w:r>
        <w:rPr>
          <w:lang w:val="en-US"/>
        </w:rPr>
        <w:t>i</w:t>
      </w:r>
      <w:proofErr w:type="spellStart"/>
      <w:r>
        <w:rPr>
          <w:rFonts w:hint="eastAsia"/>
        </w:rPr>
        <w:t>nitial</w:t>
      </w:r>
      <w:proofErr w:type="spellEnd"/>
      <w:r>
        <w:rPr>
          <w:rFonts w:hint="eastAsia"/>
        </w:rPr>
        <w:t xml:space="preserve"> skeleton</w:t>
      </w:r>
      <w:r>
        <w:rPr>
          <w:lang w:val="en-US"/>
        </w:rPr>
        <w:t xml:space="preserve"> </w:t>
      </w:r>
      <w:r>
        <w:rPr>
          <w:rFonts w:hint="eastAsia"/>
        </w:rPr>
        <w:t>of TR 28.82</w:t>
      </w:r>
      <w:r w:rsidR="00B175D7">
        <w:t>x</w:t>
      </w:r>
      <w:r>
        <w:rPr>
          <w:lang w:eastAsia="zh-CN"/>
        </w:rPr>
        <w:t>.</w:t>
      </w:r>
    </w:p>
    <w:sectPr w:rsidR="00BA28F0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13EC" w:rsidRDefault="002A13EC">
      <w:pPr>
        <w:spacing w:after="0"/>
      </w:pPr>
      <w:r>
        <w:separator/>
      </w:r>
    </w:p>
  </w:endnote>
  <w:endnote w:type="continuationSeparator" w:id="0">
    <w:p w:rsidR="002A13EC" w:rsidRDefault="002A13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13EC" w:rsidRDefault="002A13EC">
      <w:pPr>
        <w:spacing w:after="0"/>
      </w:pPr>
      <w:r>
        <w:separator/>
      </w:r>
    </w:p>
  </w:footnote>
  <w:footnote w:type="continuationSeparator" w:id="0">
    <w:p w:rsidR="002A13EC" w:rsidRDefault="002A13E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hideSpellingErrors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4ACF"/>
    <w:rsid w:val="0010401F"/>
    <w:rsid w:val="00112FC3"/>
    <w:rsid w:val="00170121"/>
    <w:rsid w:val="00173FA3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3EC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B3753"/>
    <w:rsid w:val="004C31D2"/>
    <w:rsid w:val="004D55C2"/>
    <w:rsid w:val="00513B9A"/>
    <w:rsid w:val="00521131"/>
    <w:rsid w:val="00527C0B"/>
    <w:rsid w:val="005410F6"/>
    <w:rsid w:val="005729C4"/>
    <w:rsid w:val="0059227B"/>
    <w:rsid w:val="005B02B8"/>
    <w:rsid w:val="005B0966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D340A"/>
    <w:rsid w:val="00715A1D"/>
    <w:rsid w:val="00734DFA"/>
    <w:rsid w:val="00743C50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1010D"/>
    <w:rsid w:val="00850812"/>
    <w:rsid w:val="00856446"/>
    <w:rsid w:val="00857693"/>
    <w:rsid w:val="0086314B"/>
    <w:rsid w:val="00876B9A"/>
    <w:rsid w:val="008773EF"/>
    <w:rsid w:val="008907E6"/>
    <w:rsid w:val="00892483"/>
    <w:rsid w:val="008933BF"/>
    <w:rsid w:val="008A10C4"/>
    <w:rsid w:val="008B0248"/>
    <w:rsid w:val="008F5F33"/>
    <w:rsid w:val="0091046A"/>
    <w:rsid w:val="00926ABD"/>
    <w:rsid w:val="009335C7"/>
    <w:rsid w:val="00936EE4"/>
    <w:rsid w:val="00947F4E"/>
    <w:rsid w:val="009607D3"/>
    <w:rsid w:val="00962183"/>
    <w:rsid w:val="00966D47"/>
    <w:rsid w:val="00984D69"/>
    <w:rsid w:val="00992312"/>
    <w:rsid w:val="009960CA"/>
    <w:rsid w:val="009C0DED"/>
    <w:rsid w:val="009C249A"/>
    <w:rsid w:val="009D79BC"/>
    <w:rsid w:val="009F0817"/>
    <w:rsid w:val="009F3C75"/>
    <w:rsid w:val="00A02704"/>
    <w:rsid w:val="00A37D7F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175D7"/>
    <w:rsid w:val="00B216F6"/>
    <w:rsid w:val="00B27E39"/>
    <w:rsid w:val="00B3103F"/>
    <w:rsid w:val="00B3108D"/>
    <w:rsid w:val="00B350D8"/>
    <w:rsid w:val="00B41D91"/>
    <w:rsid w:val="00B440A1"/>
    <w:rsid w:val="00B761F2"/>
    <w:rsid w:val="00B76763"/>
    <w:rsid w:val="00B7732B"/>
    <w:rsid w:val="00B879F0"/>
    <w:rsid w:val="00BA28F0"/>
    <w:rsid w:val="00BA2ED5"/>
    <w:rsid w:val="00BA4E99"/>
    <w:rsid w:val="00BC25AA"/>
    <w:rsid w:val="00BD34BC"/>
    <w:rsid w:val="00C022E3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1E58"/>
    <w:rsid w:val="00DB5EBF"/>
    <w:rsid w:val="00DE4EF2"/>
    <w:rsid w:val="00DF2C0E"/>
    <w:rsid w:val="00E04DB6"/>
    <w:rsid w:val="00E069FB"/>
    <w:rsid w:val="00E06FFB"/>
    <w:rsid w:val="00E30155"/>
    <w:rsid w:val="00E43173"/>
    <w:rsid w:val="00E46769"/>
    <w:rsid w:val="00E73441"/>
    <w:rsid w:val="00E91FE1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E216A"/>
    <w:rsid w:val="00FF10DB"/>
    <w:rsid w:val="00FF4AD5"/>
    <w:rsid w:val="00FF5BFA"/>
    <w:rsid w:val="04666883"/>
    <w:rsid w:val="05AA053E"/>
    <w:rsid w:val="093324A8"/>
    <w:rsid w:val="09973E7A"/>
    <w:rsid w:val="09A717A6"/>
    <w:rsid w:val="09BB0F1C"/>
    <w:rsid w:val="0A4B7781"/>
    <w:rsid w:val="0D0B6D72"/>
    <w:rsid w:val="11442F0D"/>
    <w:rsid w:val="1481465B"/>
    <w:rsid w:val="188112F9"/>
    <w:rsid w:val="23F136D8"/>
    <w:rsid w:val="24D44C58"/>
    <w:rsid w:val="36657FD9"/>
    <w:rsid w:val="387F32F1"/>
    <w:rsid w:val="409D58A4"/>
    <w:rsid w:val="47B35017"/>
    <w:rsid w:val="4F050052"/>
    <w:rsid w:val="503E59AD"/>
    <w:rsid w:val="50FF6649"/>
    <w:rsid w:val="65B07AC5"/>
    <w:rsid w:val="7016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4048240-6119-4BF1-8124-0203456F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8"/>
    <w:next w:val="a8"/>
    <w:link w:val="af0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d">
    <w:name w:val="页眉 字符"/>
    <w:link w:val="ac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a9">
    <w:name w:val="批注文字 字符"/>
    <w:basedOn w:val="a0"/>
    <w:link w:val="a8"/>
    <w:semiHidden/>
    <w:qFormat/>
    <w:rPr>
      <w:rFonts w:ascii="Times New Roman" w:hAnsi="Times New Roman"/>
      <w:lang w:eastAsia="en-US"/>
    </w:rPr>
  </w:style>
  <w:style w:type="character" w:customStyle="1" w:styleId="af0">
    <w:name w:val="批注主题 字符"/>
    <w:basedOn w:val="a9"/>
    <w:link w:val="af"/>
    <w:qFormat/>
    <w:rPr>
      <w:rFonts w:ascii="Times New Roman" w:hAnsi="Times New Roman"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a7">
    <w:name w:val="文档结构图 字符"/>
    <w:basedOn w:val="a0"/>
    <w:link w:val="a6"/>
    <w:qFormat/>
    <w:rPr>
      <w:rFonts w:ascii="宋体" w:eastAsia="宋体" w:hAnsi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68</Words>
  <Characters>390</Characters>
  <Application>Microsoft Office Word</Application>
  <DocSecurity>0</DocSecurity>
  <Lines>3</Lines>
  <Paragraphs>1</Paragraphs>
  <ScaleCrop>false</ScaleCrop>
  <Company>3GPP Support Team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Huawei-1</cp:lastModifiedBy>
  <cp:revision>3</cp:revision>
  <cp:lastPrinted>2411-12-31T15:59:00Z</cp:lastPrinted>
  <dcterms:created xsi:type="dcterms:W3CDTF">2022-08-05T13:05:00Z</dcterms:created>
  <dcterms:modified xsi:type="dcterms:W3CDTF">2022-08-05T13:05:00Z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2D9FB03257A34CF4BBC465715046BBD5</vt:lpwstr>
  </property>
  <property fmtid="{D5CDD505-2E9C-101B-9397-08002B2CF9AE}" pid="5" name="_2015_ms_pID_725343">
    <vt:lpwstr>(3)D1h2iTj5FoTTnUdSWZXylofRsJP/v0giJJxpgul4Z10f6O1oP7McyDT+M9AN9tgb8GaqE03o
c6KHJnkdcGVceFbq/pWOJxx0kRn+GjHPehNvhwC50RVbUAevcj0HHckNCwqDhzOD3ARusFqM
+3v1QIOvHFaTfYo0/GR452lReuhQ7J/C7T29EoV5TXO08pMRumVTNSJGzBQ+x1Qon0bNSVPp
xi1cbFV23VX3HyJr9m</vt:lpwstr>
  </property>
  <property fmtid="{D5CDD505-2E9C-101B-9397-08002B2CF9AE}" pid="6" name="_2015_ms_pID_7253431">
    <vt:lpwstr>3RF44Nonh/GK51JVXLmR3aLsld6UgP9k+c0NgeTdTo9PXnKE6JPywr
qEjpfb/T8+ozjhrGr2JSwH1MQY79OUBMg3xUqLAUeRhdRHP+Di0jXeEKPzWsSjrvaGqcyczy
1CzW7nvAjBWIstCzAes9B+RELM8q6Sp+ACsrc7pJVVBXckPzi9aZItNvPtQgpQWtTAc0HokO
C9p1UBGuXxD/4GSOJHHOPNtI77yWCs2ovI7S</vt:lpwstr>
  </property>
  <property fmtid="{D5CDD505-2E9C-101B-9397-08002B2CF9AE}" pid="7" name="_2015_ms_pID_7253432">
    <vt:lpwstr>ug==</vt:lpwstr>
  </property>
</Properties>
</file>